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970" w:rsidRPr="00EE05D0" w:rsidRDefault="00554970" w:rsidP="000C4E0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EE05D0">
        <w:rPr>
          <w:rFonts w:ascii="Times New Roman" w:hAnsi="Times New Roman"/>
          <w:b/>
          <w:color w:val="000000"/>
          <w:spacing w:val="9"/>
          <w:sz w:val="36"/>
          <w:szCs w:val="36"/>
        </w:rPr>
        <w:t xml:space="preserve">Совет депутатов Большеигнатовского </w:t>
      </w:r>
      <w:r w:rsidRPr="00EE05D0">
        <w:rPr>
          <w:rFonts w:ascii="Times New Roman" w:hAnsi="Times New Roman"/>
          <w:b/>
          <w:color w:val="000000"/>
          <w:spacing w:val="10"/>
          <w:sz w:val="36"/>
          <w:szCs w:val="36"/>
        </w:rPr>
        <w:t>муниципального района Республики Мордовия</w:t>
      </w:r>
    </w:p>
    <w:p w:rsidR="00554970" w:rsidRDefault="00554970" w:rsidP="000C4E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554970" w:rsidRDefault="00554970" w:rsidP="000C4E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EE05D0">
        <w:rPr>
          <w:rFonts w:ascii="Times New Roman" w:hAnsi="Times New Roman"/>
          <w:b/>
          <w:sz w:val="36"/>
          <w:szCs w:val="36"/>
        </w:rPr>
        <w:t>РЕШЕНИЕ</w:t>
      </w:r>
    </w:p>
    <w:p w:rsidR="00554970" w:rsidRPr="00EE05D0" w:rsidRDefault="00554970" w:rsidP="000C4E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554970" w:rsidRPr="00EE05D0" w:rsidRDefault="00554970" w:rsidP="000C4E04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36"/>
          <w:szCs w:val="36"/>
        </w:rPr>
      </w:pPr>
      <w:r w:rsidRPr="00EE05D0">
        <w:rPr>
          <w:rFonts w:ascii="Times New Roman" w:hAnsi="Times New Roman"/>
          <w:b/>
          <w:color w:val="000000"/>
          <w:sz w:val="36"/>
          <w:szCs w:val="36"/>
        </w:rPr>
        <w:t xml:space="preserve">Совета депутатов Большеигнатовского </w:t>
      </w:r>
      <w:r w:rsidRPr="00EE05D0">
        <w:rPr>
          <w:rFonts w:ascii="Times New Roman" w:hAnsi="Times New Roman"/>
          <w:b/>
          <w:color w:val="000000"/>
          <w:spacing w:val="-3"/>
          <w:sz w:val="36"/>
          <w:szCs w:val="36"/>
        </w:rPr>
        <w:t xml:space="preserve">муниципального района Республики Мордовия </w:t>
      </w:r>
    </w:p>
    <w:p w:rsidR="00554970" w:rsidRPr="00EE05D0" w:rsidRDefault="00554970" w:rsidP="000C4E04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36"/>
          <w:szCs w:val="36"/>
        </w:rPr>
      </w:pPr>
      <w:r>
        <w:rPr>
          <w:rFonts w:ascii="Times New Roman" w:hAnsi="Times New Roman"/>
          <w:b/>
          <w:color w:val="000000"/>
          <w:spacing w:val="-3"/>
          <w:sz w:val="36"/>
          <w:szCs w:val="36"/>
        </w:rPr>
        <w:t>шес</w:t>
      </w:r>
      <w:r w:rsidRPr="00EE05D0">
        <w:rPr>
          <w:rFonts w:ascii="Times New Roman" w:hAnsi="Times New Roman"/>
          <w:b/>
          <w:color w:val="000000"/>
          <w:spacing w:val="-3"/>
          <w:sz w:val="36"/>
          <w:szCs w:val="36"/>
        </w:rPr>
        <w:t>того созыва</w:t>
      </w:r>
    </w:p>
    <w:p w:rsidR="00554970" w:rsidRPr="00EE05D0" w:rsidRDefault="00554970" w:rsidP="000C4E0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54970" w:rsidRPr="00EE05D0" w:rsidRDefault="00554970" w:rsidP="000C4E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E05D0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26 декабря  </w:t>
      </w:r>
      <w:r w:rsidRPr="00EE05D0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7</w:t>
      </w:r>
      <w:r w:rsidRPr="00EE05D0">
        <w:rPr>
          <w:rFonts w:ascii="Times New Roman" w:hAnsi="Times New Roman"/>
          <w:sz w:val="28"/>
          <w:szCs w:val="28"/>
        </w:rPr>
        <w:t xml:space="preserve"> года                                                               №</w:t>
      </w:r>
      <w:r>
        <w:rPr>
          <w:rFonts w:ascii="Times New Roman" w:hAnsi="Times New Roman"/>
          <w:sz w:val="28"/>
          <w:szCs w:val="28"/>
        </w:rPr>
        <w:t xml:space="preserve"> 147</w:t>
      </w:r>
    </w:p>
    <w:p w:rsidR="00554970" w:rsidRPr="00EE05D0" w:rsidRDefault="00554970" w:rsidP="000C4E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05D0">
        <w:rPr>
          <w:rFonts w:ascii="Times New Roman" w:hAnsi="Times New Roman"/>
          <w:sz w:val="24"/>
          <w:szCs w:val="24"/>
        </w:rPr>
        <w:t>с. Большое Игнатово</w:t>
      </w:r>
    </w:p>
    <w:p w:rsidR="00554970" w:rsidRPr="00EE05D0" w:rsidRDefault="00554970" w:rsidP="000C4E04">
      <w:pPr>
        <w:pStyle w:val="Heading6"/>
        <w:rPr>
          <w:sz w:val="28"/>
          <w:szCs w:val="28"/>
        </w:rPr>
      </w:pPr>
      <w:r w:rsidRPr="00EE05D0">
        <w:rPr>
          <w:bCs w:val="0"/>
          <w:sz w:val="28"/>
          <w:szCs w:val="28"/>
        </w:rPr>
        <w:tab/>
      </w:r>
    </w:p>
    <w:p w:rsidR="00554970" w:rsidRPr="00E80A49" w:rsidRDefault="00554970" w:rsidP="00E80A4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80A49">
        <w:rPr>
          <w:rFonts w:ascii="Times New Roman" w:hAnsi="Times New Roman"/>
          <w:color w:val="000000"/>
          <w:sz w:val="28"/>
          <w:szCs w:val="28"/>
        </w:rPr>
        <w:t xml:space="preserve">О внесении изменений в Устав </w:t>
      </w:r>
    </w:p>
    <w:p w:rsidR="00554970" w:rsidRPr="00E80A49" w:rsidRDefault="00554970" w:rsidP="00E80A4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80A49">
        <w:rPr>
          <w:rFonts w:ascii="Times New Roman" w:hAnsi="Times New Roman"/>
          <w:color w:val="000000"/>
          <w:sz w:val="28"/>
          <w:szCs w:val="28"/>
        </w:rPr>
        <w:t xml:space="preserve">Большеигнатовского муниципального района </w:t>
      </w:r>
    </w:p>
    <w:p w:rsidR="00554970" w:rsidRPr="00E80A49" w:rsidRDefault="00554970" w:rsidP="00E80A4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80A49">
        <w:rPr>
          <w:rFonts w:ascii="Times New Roman" w:hAnsi="Times New Roman"/>
          <w:color w:val="000000"/>
          <w:sz w:val="28"/>
          <w:szCs w:val="28"/>
        </w:rPr>
        <w:t>Республики Мордовия</w:t>
      </w:r>
    </w:p>
    <w:p w:rsidR="00554970" w:rsidRPr="00EE05D0" w:rsidRDefault="00554970" w:rsidP="000C4E04">
      <w:pPr>
        <w:pStyle w:val="Heading1"/>
        <w:spacing w:before="0" w:after="0"/>
        <w:ind w:firstLine="54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554970" w:rsidRPr="00EE05D0" w:rsidRDefault="00554970" w:rsidP="000C4E04">
      <w:pPr>
        <w:pStyle w:val="Heading1"/>
        <w:spacing w:before="0" w:after="0"/>
        <w:ind w:firstLine="54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E05D0">
        <w:rPr>
          <w:rFonts w:ascii="Times New Roman" w:hAnsi="Times New Roman" w:cs="Times New Roman"/>
          <w:b w:val="0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соответствии с Федеральным законом от 06.03.2006г. №35-ФЗ «О противодействии терроризму»</w:t>
      </w:r>
      <w:r w:rsidRPr="00EE05D0">
        <w:rPr>
          <w:rFonts w:ascii="Times New Roman" w:hAnsi="Times New Roman" w:cs="Times New Roman"/>
          <w:b w:val="0"/>
          <w:color w:val="000000"/>
          <w:sz w:val="28"/>
          <w:szCs w:val="28"/>
        </w:rPr>
        <w:t>, Совет депутатов Большеигнатовского муниципального района Республики Мордовия</w:t>
      </w:r>
    </w:p>
    <w:p w:rsidR="00554970" w:rsidRPr="00EE05D0" w:rsidRDefault="00554970" w:rsidP="000C4E04">
      <w:pPr>
        <w:pStyle w:val="Heading1"/>
        <w:spacing w:before="0" w:after="0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EE05D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Р Е Ш И Л:</w:t>
      </w:r>
    </w:p>
    <w:p w:rsidR="00554970" w:rsidRDefault="00554970" w:rsidP="008E1529">
      <w:pPr>
        <w:pStyle w:val="ListParagraph"/>
        <w:numPr>
          <w:ilvl w:val="0"/>
          <w:numId w:val="3"/>
        </w:numPr>
        <w:tabs>
          <w:tab w:val="left" w:pos="0"/>
        </w:tabs>
        <w:spacing w:after="0" w:line="240" w:lineRule="auto"/>
        <w:ind w:left="142" w:firstLine="473"/>
        <w:jc w:val="both"/>
        <w:rPr>
          <w:rFonts w:ascii="Times New Roman" w:hAnsi="Times New Roman"/>
          <w:color w:val="000000"/>
          <w:sz w:val="28"/>
          <w:szCs w:val="28"/>
        </w:rPr>
      </w:pPr>
      <w:r w:rsidRPr="00F90419">
        <w:rPr>
          <w:rFonts w:ascii="Times New Roman" w:hAnsi="Times New Roman"/>
          <w:color w:val="000000"/>
          <w:sz w:val="28"/>
          <w:szCs w:val="28"/>
        </w:rPr>
        <w:t>Внести в Устав Большеигнатовского муниципального района Республики Мордовия, принятый решением Совета депутатов Большеигнатовского муниципального района Республики Мордовия от 23.03.2017 г. № 52 следующие изменения:</w:t>
      </w:r>
    </w:p>
    <w:p w:rsidR="00554970" w:rsidRPr="001808CD" w:rsidRDefault="00554970" w:rsidP="008E1529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808CD">
        <w:rPr>
          <w:rFonts w:ascii="Times New Roman" w:hAnsi="Times New Roman"/>
          <w:b/>
          <w:color w:val="000000"/>
          <w:sz w:val="28"/>
          <w:szCs w:val="28"/>
        </w:rPr>
        <w:t xml:space="preserve">дополнить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пунктом 7.1 часть 1 </w:t>
      </w:r>
      <w:r w:rsidRPr="001808CD">
        <w:rPr>
          <w:rFonts w:ascii="Times New Roman" w:hAnsi="Times New Roman"/>
          <w:b/>
          <w:color w:val="000000"/>
          <w:sz w:val="28"/>
          <w:szCs w:val="28"/>
        </w:rPr>
        <w:t>стать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и </w:t>
      </w:r>
      <w:r w:rsidRPr="001808C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3</w:t>
      </w:r>
      <w:r w:rsidRPr="001808CD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554970" w:rsidRPr="001808CD" w:rsidRDefault="00554970" w:rsidP="008E15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sub_5022"/>
      <w:r>
        <w:rPr>
          <w:rFonts w:ascii="Times New Roman" w:hAnsi="Times New Roman"/>
          <w:sz w:val="28"/>
          <w:szCs w:val="28"/>
        </w:rPr>
        <w:t>«7.1</w:t>
      </w:r>
      <w:r w:rsidRPr="001808CD">
        <w:rPr>
          <w:rFonts w:ascii="Times New Roman" w:hAnsi="Times New Roman"/>
          <w:sz w:val="28"/>
          <w:szCs w:val="28"/>
        </w:rPr>
        <w:t>) организ</w:t>
      </w:r>
      <w:r>
        <w:rPr>
          <w:rFonts w:ascii="Times New Roman" w:hAnsi="Times New Roman"/>
          <w:sz w:val="28"/>
          <w:szCs w:val="28"/>
        </w:rPr>
        <w:t>ация</w:t>
      </w:r>
      <w:r w:rsidRPr="001808CD">
        <w:rPr>
          <w:rFonts w:ascii="Times New Roman" w:hAnsi="Times New Roman"/>
          <w:sz w:val="28"/>
          <w:szCs w:val="28"/>
        </w:rPr>
        <w:t xml:space="preserve"> и пров</w:t>
      </w:r>
      <w:r>
        <w:rPr>
          <w:rFonts w:ascii="Times New Roman" w:hAnsi="Times New Roman"/>
          <w:sz w:val="28"/>
          <w:szCs w:val="28"/>
        </w:rPr>
        <w:t>едение</w:t>
      </w:r>
      <w:r w:rsidRPr="001808CD">
        <w:rPr>
          <w:rFonts w:ascii="Times New Roman" w:hAnsi="Times New Roman"/>
          <w:sz w:val="28"/>
          <w:szCs w:val="28"/>
        </w:rPr>
        <w:t xml:space="preserve"> в муниципальных образованиях информационно-пропагандистские мероприятия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</w:t>
      </w:r>
      <w:bookmarkEnd w:id="0"/>
      <w:r>
        <w:rPr>
          <w:rFonts w:ascii="Times New Roman" w:hAnsi="Times New Roman"/>
          <w:sz w:val="28"/>
          <w:szCs w:val="28"/>
        </w:rPr>
        <w:t>.»</w:t>
      </w:r>
      <w:r w:rsidRPr="001808C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54970" w:rsidRPr="00F90419" w:rsidRDefault="00554970" w:rsidP="00424D0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8"/>
          <w:szCs w:val="28"/>
        </w:rPr>
      </w:pPr>
      <w:r w:rsidRPr="00F90419">
        <w:rPr>
          <w:rFonts w:ascii="Times New Roman" w:hAnsi="Times New Roman"/>
          <w:color w:val="000000"/>
          <w:sz w:val="28"/>
          <w:szCs w:val="28"/>
        </w:rPr>
        <w:t>2. Администрации Большеигнатовского муниципального района обеспечить государственную регистрацию изменений, указанных в части 1 настоящего решения.</w:t>
      </w:r>
    </w:p>
    <w:p w:rsidR="00554970" w:rsidRDefault="00554970" w:rsidP="00424D0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8"/>
          <w:szCs w:val="28"/>
        </w:rPr>
      </w:pPr>
      <w:r w:rsidRPr="00F90419">
        <w:rPr>
          <w:rFonts w:ascii="Times New Roman" w:hAnsi="Times New Roman"/>
          <w:color w:val="000000"/>
          <w:sz w:val="28"/>
          <w:szCs w:val="28"/>
        </w:rPr>
        <w:t>3. Настоящее решение подлежит официальному опубликованию после государственной регистрации и вступает в силу со дня его официального опубликования.</w:t>
      </w:r>
    </w:p>
    <w:p w:rsidR="00554970" w:rsidRDefault="00554970" w:rsidP="00A307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4970" w:rsidRPr="00F90419" w:rsidRDefault="00554970" w:rsidP="00A307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419">
        <w:rPr>
          <w:rFonts w:ascii="Times New Roman" w:hAnsi="Times New Roman"/>
          <w:sz w:val="28"/>
          <w:szCs w:val="28"/>
        </w:rPr>
        <w:t xml:space="preserve">Глава Большеигнатовского </w:t>
      </w:r>
    </w:p>
    <w:p w:rsidR="00554970" w:rsidRDefault="00554970" w:rsidP="00A30788">
      <w:pPr>
        <w:tabs>
          <w:tab w:val="left" w:pos="68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0419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Pr="00F90419">
        <w:rPr>
          <w:rFonts w:ascii="Times New Roman" w:hAnsi="Times New Roman"/>
          <w:sz w:val="28"/>
          <w:szCs w:val="28"/>
        </w:rPr>
        <w:tab/>
        <w:t>Т.Н. Полозова</w:t>
      </w:r>
    </w:p>
    <w:p w:rsidR="00554970" w:rsidRDefault="00554970" w:rsidP="00A3078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54970" w:rsidRDefault="00554970" w:rsidP="008F70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7067">
        <w:rPr>
          <w:rFonts w:ascii="Times New Roman" w:hAnsi="Times New Roman"/>
          <w:bCs/>
          <w:sz w:val="28"/>
          <w:szCs w:val="28"/>
        </w:rPr>
        <w:t xml:space="preserve">Председатель Совета </w:t>
      </w:r>
      <w:r w:rsidRPr="008F7067">
        <w:rPr>
          <w:rFonts w:ascii="Times New Roman" w:hAnsi="Times New Roman"/>
          <w:sz w:val="28"/>
          <w:szCs w:val="28"/>
        </w:rPr>
        <w:t>депутатов</w:t>
      </w:r>
    </w:p>
    <w:p w:rsidR="00554970" w:rsidRPr="008F7067" w:rsidRDefault="00554970" w:rsidP="008F7067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Большеигнатовского муниципального района                     </w:t>
      </w:r>
      <w:r w:rsidRPr="008F7067">
        <w:rPr>
          <w:rFonts w:ascii="Times New Roman" w:hAnsi="Times New Roman"/>
          <w:sz w:val="28"/>
          <w:szCs w:val="28"/>
        </w:rPr>
        <w:t>В.Н.  Кечемайкин</w:t>
      </w:r>
    </w:p>
    <w:sectPr w:rsidR="00554970" w:rsidRPr="008F7067" w:rsidSect="008E152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34C7"/>
    <w:multiLevelType w:val="hybridMultilevel"/>
    <w:tmpl w:val="5ED45F18"/>
    <w:lvl w:ilvl="0" w:tplc="CAB2A08A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2A5712D4"/>
    <w:multiLevelType w:val="hybridMultilevel"/>
    <w:tmpl w:val="41A26656"/>
    <w:lvl w:ilvl="0" w:tplc="B59A613A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  <w:rPr>
        <w:rFonts w:cs="Times New Roman"/>
      </w:rPr>
    </w:lvl>
  </w:abstractNum>
  <w:abstractNum w:abstractNumId="2">
    <w:nsid w:val="4C2D3196"/>
    <w:multiLevelType w:val="hybridMultilevel"/>
    <w:tmpl w:val="70B07CBE"/>
    <w:lvl w:ilvl="0" w:tplc="C61E22F4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">
    <w:nsid w:val="5B3669EA"/>
    <w:multiLevelType w:val="hybridMultilevel"/>
    <w:tmpl w:val="B868F2B0"/>
    <w:lvl w:ilvl="0" w:tplc="7CB47A8C">
      <w:start w:val="1"/>
      <w:numFmt w:val="decimal"/>
      <w:lvlText w:val="%1."/>
      <w:lvlJc w:val="left"/>
      <w:pPr>
        <w:ind w:left="1620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4E04"/>
    <w:rsid w:val="00040F66"/>
    <w:rsid w:val="000C4E04"/>
    <w:rsid w:val="000F4024"/>
    <w:rsid w:val="0011197A"/>
    <w:rsid w:val="001740CE"/>
    <w:rsid w:val="001808CD"/>
    <w:rsid w:val="001C6270"/>
    <w:rsid w:val="002107B8"/>
    <w:rsid w:val="00244FB7"/>
    <w:rsid w:val="002C4186"/>
    <w:rsid w:val="00314676"/>
    <w:rsid w:val="0033152D"/>
    <w:rsid w:val="00344CF2"/>
    <w:rsid w:val="003625AC"/>
    <w:rsid w:val="00384710"/>
    <w:rsid w:val="00424D02"/>
    <w:rsid w:val="004378EA"/>
    <w:rsid w:val="004A41E5"/>
    <w:rsid w:val="00534074"/>
    <w:rsid w:val="005510FA"/>
    <w:rsid w:val="00554970"/>
    <w:rsid w:val="005B5D35"/>
    <w:rsid w:val="005E259F"/>
    <w:rsid w:val="005E2AEB"/>
    <w:rsid w:val="00625D91"/>
    <w:rsid w:val="00691A25"/>
    <w:rsid w:val="006A367A"/>
    <w:rsid w:val="00702509"/>
    <w:rsid w:val="0074611C"/>
    <w:rsid w:val="00750C04"/>
    <w:rsid w:val="00761024"/>
    <w:rsid w:val="007C0CCB"/>
    <w:rsid w:val="00822D76"/>
    <w:rsid w:val="008629DF"/>
    <w:rsid w:val="00884B6D"/>
    <w:rsid w:val="008D6E66"/>
    <w:rsid w:val="008E1529"/>
    <w:rsid w:val="008F7067"/>
    <w:rsid w:val="00957134"/>
    <w:rsid w:val="00984CAA"/>
    <w:rsid w:val="0098728B"/>
    <w:rsid w:val="00987EC8"/>
    <w:rsid w:val="009A250D"/>
    <w:rsid w:val="009D382C"/>
    <w:rsid w:val="009D7D4B"/>
    <w:rsid w:val="009E5119"/>
    <w:rsid w:val="00A0361B"/>
    <w:rsid w:val="00A22E09"/>
    <w:rsid w:val="00A30788"/>
    <w:rsid w:val="00A93121"/>
    <w:rsid w:val="00B65429"/>
    <w:rsid w:val="00B75F25"/>
    <w:rsid w:val="00BA2BA8"/>
    <w:rsid w:val="00C352D9"/>
    <w:rsid w:val="00C47AA8"/>
    <w:rsid w:val="00D460AD"/>
    <w:rsid w:val="00D51E57"/>
    <w:rsid w:val="00D60A1C"/>
    <w:rsid w:val="00E426AA"/>
    <w:rsid w:val="00E80A49"/>
    <w:rsid w:val="00E8491F"/>
    <w:rsid w:val="00E94AFE"/>
    <w:rsid w:val="00EE05D0"/>
    <w:rsid w:val="00F90419"/>
    <w:rsid w:val="00FD1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82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0C4E04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C4E04"/>
    <w:pPr>
      <w:keepNext/>
      <w:spacing w:after="0" w:line="240" w:lineRule="auto"/>
      <w:jc w:val="center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C4E04"/>
    <w:rPr>
      <w:rFonts w:ascii="Arial" w:hAnsi="Arial" w:cs="Arial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C4E04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0C4E04"/>
    <w:pPr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1">
    <w:name w:val="Абзац списка1"/>
    <w:basedOn w:val="Normal"/>
    <w:uiPriority w:val="99"/>
    <w:rsid w:val="000C4E04"/>
    <w:pPr>
      <w:ind w:left="720"/>
    </w:pPr>
  </w:style>
  <w:style w:type="paragraph" w:styleId="ListParagraph">
    <w:name w:val="List Paragraph"/>
    <w:basedOn w:val="Normal"/>
    <w:uiPriority w:val="99"/>
    <w:qFormat/>
    <w:rsid w:val="00B65429"/>
    <w:pPr>
      <w:ind w:left="720"/>
      <w:contextualSpacing/>
    </w:pPr>
  </w:style>
  <w:style w:type="paragraph" w:customStyle="1" w:styleId="10">
    <w:name w:val="Знак1 Знак Знак Знак Знак Знак Знак Знак Знак Знак"/>
    <w:basedOn w:val="Normal"/>
    <w:next w:val="Normal"/>
    <w:uiPriority w:val="99"/>
    <w:semiHidden/>
    <w:rsid w:val="00B6542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">
    <w:name w:val="Сравнение редакций. Добавленный фрагмент"/>
    <w:uiPriority w:val="99"/>
    <w:rsid w:val="00D460AD"/>
    <w:rPr>
      <w:color w:val="000000"/>
      <w:shd w:val="clear" w:color="auto" w:fill="C1D7FF"/>
    </w:rPr>
  </w:style>
  <w:style w:type="character" w:customStyle="1" w:styleId="a0">
    <w:name w:val="Цветовое выделение"/>
    <w:uiPriority w:val="99"/>
    <w:rsid w:val="00D460AD"/>
    <w:rPr>
      <w:b/>
      <w:color w:val="26282F"/>
    </w:rPr>
  </w:style>
  <w:style w:type="paragraph" w:customStyle="1" w:styleId="a1">
    <w:name w:val="Заголовок статьи"/>
    <w:basedOn w:val="Normal"/>
    <w:next w:val="Normal"/>
    <w:uiPriority w:val="99"/>
    <w:rsid w:val="00D460A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2">
    <w:name w:val="Гипертекстовая ссылка"/>
    <w:basedOn w:val="a0"/>
    <w:uiPriority w:val="99"/>
    <w:rsid w:val="008D6E66"/>
    <w:rPr>
      <w:rFonts w:cs="Times New Roman"/>
      <w:color w:val="106BBE"/>
    </w:rPr>
  </w:style>
  <w:style w:type="paragraph" w:customStyle="1" w:styleId="a3">
    <w:name w:val="Знак"/>
    <w:basedOn w:val="Normal"/>
    <w:uiPriority w:val="99"/>
    <w:rsid w:val="00A30788"/>
    <w:pPr>
      <w:spacing w:before="100" w:beforeAutospacing="1" w:after="100" w:afterAutospacing="1" w:line="240" w:lineRule="auto"/>
      <w:ind w:firstLine="567"/>
      <w:jc w:val="both"/>
    </w:pPr>
    <w:rPr>
      <w:rFonts w:ascii="Tahoma" w:hAnsi="Tahoma"/>
      <w:b/>
      <w:bCs/>
      <w:i/>
      <w:iCs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256</Words>
  <Characters>1462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Большеигнатовского муниципального района Республики Мордовия</dc:title>
  <dc:subject/>
  <dc:creator>Для работы</dc:creator>
  <cp:keywords/>
  <dc:description/>
  <cp:lastModifiedBy>Для работы</cp:lastModifiedBy>
  <cp:revision>4</cp:revision>
  <cp:lastPrinted>2017-12-22T11:40:00Z</cp:lastPrinted>
  <dcterms:created xsi:type="dcterms:W3CDTF">2017-12-22T12:06:00Z</dcterms:created>
  <dcterms:modified xsi:type="dcterms:W3CDTF">2017-12-29T06:54:00Z</dcterms:modified>
</cp:coreProperties>
</file>